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FA6D7" w14:textId="77777777" w:rsidR="00764E59" w:rsidRDefault="00764E59" w:rsidP="00764E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BATE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60307FB6" w14:textId="77777777" w:rsidR="00764E59" w:rsidRDefault="00764E59" w:rsidP="00764E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FA061D4" w14:textId="77777777" w:rsidR="00764E59" w:rsidRDefault="00764E59" w:rsidP="00764E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D5CD66" w14:textId="77777777" w:rsidR="00764E59" w:rsidRDefault="00764E59" w:rsidP="00764E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3356B31" w14:textId="77777777" w:rsidR="00764E59" w:rsidRDefault="00764E59" w:rsidP="00764E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Mar.1492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35E05ED" w14:textId="77777777" w:rsidR="00764E59" w:rsidRDefault="00764E59" w:rsidP="00764E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91627BF" w14:textId="77777777" w:rsidR="00764E59" w:rsidRDefault="00764E59" w:rsidP="00764E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FF8B47" w14:textId="77777777" w:rsidR="00764E59" w:rsidRDefault="00764E59" w:rsidP="00764E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8EE1CF" w14:textId="77777777" w:rsidR="00764E59" w:rsidRDefault="00764E59" w:rsidP="00764E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2022</w:t>
      </w:r>
    </w:p>
    <w:p w14:paraId="5CAC96D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33E15" w14:textId="77777777" w:rsidR="00764E59" w:rsidRDefault="00764E59" w:rsidP="009139A6">
      <w:r>
        <w:separator/>
      </w:r>
    </w:p>
  </w:endnote>
  <w:endnote w:type="continuationSeparator" w:id="0">
    <w:p w14:paraId="03DA120B" w14:textId="77777777" w:rsidR="00764E59" w:rsidRDefault="00764E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7E9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D4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F47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4CBB1" w14:textId="77777777" w:rsidR="00764E59" w:rsidRDefault="00764E59" w:rsidP="009139A6">
      <w:r>
        <w:separator/>
      </w:r>
    </w:p>
  </w:footnote>
  <w:footnote w:type="continuationSeparator" w:id="0">
    <w:p w14:paraId="11A74B24" w14:textId="77777777" w:rsidR="00764E59" w:rsidRDefault="00764E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D8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7AF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6A4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E59"/>
    <w:rsid w:val="000666E0"/>
    <w:rsid w:val="002510B7"/>
    <w:rsid w:val="005C130B"/>
    <w:rsid w:val="00764E5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E3117"/>
  <w15:chartTrackingRefBased/>
  <w15:docId w15:val="{61D1846B-CC79-477B-AB9D-411F842E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64E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2022-04-22T09:03:00Z</dcterms:created>
  <dcterms:modified xsi:type="dcterms:W3CDTF">2022-04-22T09:03:00Z</dcterms:modified>
</cp:coreProperties>
</file>